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1B73F" w14:textId="77777777" w:rsidR="00112DF3" w:rsidRDefault="00112DF3" w:rsidP="00112DF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KENTBURY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301FD90F" w14:textId="77777777" w:rsidR="00112DF3" w:rsidRDefault="00112DF3" w:rsidP="00112DF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Middlesex.</w:t>
      </w:r>
    </w:p>
    <w:p w14:paraId="50D6E0F3" w14:textId="77777777" w:rsidR="00112DF3" w:rsidRDefault="00112DF3" w:rsidP="00112DF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E80B593" w14:textId="77777777" w:rsidR="00112DF3" w:rsidRDefault="00112DF3" w:rsidP="00112DF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AC2A671" w14:textId="77777777" w:rsidR="00112DF3" w:rsidRDefault="00112DF3" w:rsidP="00112DF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Cole of Dorset(q.v.) were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when </w:t>
      </w:r>
      <w:proofErr w:type="gramStart"/>
      <w:r>
        <w:rPr>
          <w:rFonts w:ascii="Times New Roman" w:hAnsi="Times New Roman" w:cs="Times New Roman"/>
          <w:sz w:val="24"/>
          <w:szCs w:val="24"/>
        </w:rPr>
        <w:t>Roger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77EEF3" w14:textId="77777777" w:rsidR="00112DF3" w:rsidRDefault="00112DF3" w:rsidP="00112DF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Eburton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was granted the subsidy and alnage of cloths for sale in</w:t>
      </w:r>
    </w:p>
    <w:p w14:paraId="5C16DF6E" w14:textId="77777777" w:rsidR="00112DF3" w:rsidRDefault="00112DF3" w:rsidP="00112DF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Dorset.   (C.F.R. 1399-1405 p.277)</w:t>
      </w:r>
    </w:p>
    <w:p w14:paraId="7486622A" w14:textId="77777777" w:rsidR="00112DF3" w:rsidRDefault="00112DF3" w:rsidP="00112DF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270D1FA" w14:textId="77777777" w:rsidR="00112DF3" w:rsidRDefault="00112DF3" w:rsidP="00112DF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D34533E" w14:textId="77777777" w:rsidR="00112DF3" w:rsidRDefault="00112DF3" w:rsidP="00112DF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July 2021</w:t>
      </w:r>
    </w:p>
    <w:p w14:paraId="5CB3C4F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14FF6" w14:textId="77777777" w:rsidR="00112DF3" w:rsidRDefault="00112DF3" w:rsidP="009139A6">
      <w:r>
        <w:separator/>
      </w:r>
    </w:p>
  </w:endnote>
  <w:endnote w:type="continuationSeparator" w:id="0">
    <w:p w14:paraId="0E8AB4BA" w14:textId="77777777" w:rsidR="00112DF3" w:rsidRDefault="00112D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F7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E25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5DD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7B362" w14:textId="77777777" w:rsidR="00112DF3" w:rsidRDefault="00112DF3" w:rsidP="009139A6">
      <w:r>
        <w:separator/>
      </w:r>
    </w:p>
  </w:footnote>
  <w:footnote w:type="continuationSeparator" w:id="0">
    <w:p w14:paraId="7F633204" w14:textId="77777777" w:rsidR="00112DF3" w:rsidRDefault="00112D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B50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BF9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293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DF3"/>
    <w:rsid w:val="000666E0"/>
    <w:rsid w:val="00112DF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3A18F"/>
  <w15:chartTrackingRefBased/>
  <w15:docId w15:val="{4B0E1500-E204-4ACB-9861-7A4B74212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2021-07-24T19:13:00Z</dcterms:created>
  <dcterms:modified xsi:type="dcterms:W3CDTF">2021-07-24T19:13:00Z</dcterms:modified>
</cp:coreProperties>
</file>